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VE 308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Feuerwehrtechnische Zentrale Ebergötzen, Neubau - VE 308 Metallbauarbeiten Tore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2512018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 Lieferung und Montage von Sektionaltoren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